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31" w:rsidRPr="00620114" w:rsidRDefault="00342331" w:rsidP="00620114">
      <w:pPr>
        <w:pStyle w:val="Overskrift1"/>
      </w:pPr>
      <w:bookmarkStart w:id="0" w:name="_GoBack"/>
      <w:bookmarkEnd w:id="0"/>
      <w:r w:rsidRPr="00620114">
        <w:t>NOTAT</w:t>
      </w:r>
      <w:r w:rsidR="00D43079" w:rsidRPr="00620114">
        <w:t xml:space="preserve"> </w:t>
      </w:r>
    </w:p>
    <w:p w:rsidR="00620114" w:rsidRDefault="00620114" w:rsidP="00620114"/>
    <w:p w:rsidR="00620114" w:rsidRPr="00620114" w:rsidRDefault="00620114" w:rsidP="00620114">
      <w:pPr>
        <w:rPr>
          <w:b/>
          <w:sz w:val="28"/>
          <w:szCs w:val="28"/>
        </w:rPr>
      </w:pPr>
      <w:r w:rsidRPr="00620114">
        <w:rPr>
          <w:b/>
          <w:sz w:val="28"/>
          <w:szCs w:val="28"/>
        </w:rPr>
        <w:t>1. spadestik og rejsegilde</w:t>
      </w:r>
    </w:p>
    <w:p w:rsidR="00532460" w:rsidRDefault="00532460" w:rsidP="00914E5E">
      <w:pPr>
        <w:rPr>
          <w:b/>
        </w:rPr>
      </w:pPr>
    </w:p>
    <w:p w:rsidR="00914E5E" w:rsidRDefault="00914E5E" w:rsidP="00914E5E">
      <w:pPr>
        <w:rPr>
          <w:b/>
        </w:rPr>
      </w:pPr>
      <w:r>
        <w:rPr>
          <w:b/>
        </w:rPr>
        <w:t>K</w:t>
      </w:r>
      <w:r w:rsidRPr="00914E5E">
        <w:rPr>
          <w:b/>
        </w:rPr>
        <w:t xml:space="preserve">oordinering og planlægning </w:t>
      </w:r>
      <w:r>
        <w:rPr>
          <w:b/>
        </w:rPr>
        <w:t>i tæt samarbejde med</w:t>
      </w:r>
      <w:r w:rsidRPr="00914E5E">
        <w:rPr>
          <w:b/>
        </w:rPr>
        <w:t xml:space="preserve"> Kommunikation </w:t>
      </w:r>
    </w:p>
    <w:p w:rsidR="006A31A8" w:rsidRDefault="006A31A8" w:rsidP="00914E5E">
      <w:pPr>
        <w:rPr>
          <w:b/>
        </w:rPr>
      </w:pPr>
    </w:p>
    <w:p w:rsidR="00D72D8D" w:rsidRDefault="00D72D8D" w:rsidP="00D72D8D">
      <w:pPr>
        <w:pStyle w:val="Listeafsnit"/>
        <w:numPr>
          <w:ilvl w:val="0"/>
          <w:numId w:val="9"/>
        </w:numPr>
      </w:pPr>
      <w:r w:rsidRPr="00D72D8D">
        <w:t>Dato fastlægges i dialog med kommunen.</w:t>
      </w:r>
      <w:r>
        <w:t xml:space="preserve"> Det er vigtigt med deltagelse fra enten en Bor</w:t>
      </w:r>
      <w:r>
        <w:t>g</w:t>
      </w:r>
      <w:r w:rsidR="00F56783">
        <w:t>mester eller alternativt</w:t>
      </w:r>
      <w:r>
        <w:t xml:space="preserve"> en re</w:t>
      </w:r>
      <w:r w:rsidR="00EC0FE8">
        <w:t>præsentant fra Kommunaludvalget</w:t>
      </w:r>
      <w:r>
        <w:t xml:space="preserve"> for at sikre kendskab til v</w:t>
      </w:r>
      <w:r>
        <w:t>o</w:t>
      </w:r>
      <w:r>
        <w:t>res byggerier. Kontakt byggesagsbe</w:t>
      </w:r>
      <w:r w:rsidR="004E778C">
        <w:t>handler for deltagelse og taler.</w:t>
      </w:r>
    </w:p>
    <w:p w:rsidR="00D72D8D" w:rsidRDefault="00D72D8D" w:rsidP="00D72D8D">
      <w:pPr>
        <w:pStyle w:val="Listeafsnit"/>
      </w:pPr>
    </w:p>
    <w:p w:rsidR="00D72D8D" w:rsidRDefault="00D72D8D" w:rsidP="00D72D8D">
      <w:pPr>
        <w:pStyle w:val="Listeafsnit"/>
      </w:pPr>
      <w:r>
        <w:t>Datoen skal koordineres med organisationsbestyrelsesformand</w:t>
      </w:r>
      <w:r w:rsidR="00532460">
        <w:t>en</w:t>
      </w:r>
      <w:r>
        <w:t>, alternativt næstfo</w:t>
      </w:r>
      <w:r>
        <w:t>r</w:t>
      </w:r>
      <w:r>
        <w:t>mand</w:t>
      </w:r>
      <w:r w:rsidR="00532460">
        <w:t>,</w:t>
      </w:r>
      <w:r>
        <w:t xml:space="preserve"> samt adm. direktør.</w:t>
      </w:r>
    </w:p>
    <w:p w:rsidR="00D72D8D" w:rsidRDefault="00D72D8D" w:rsidP="00D72D8D">
      <w:pPr>
        <w:pStyle w:val="Listeafsnit"/>
      </w:pPr>
    </w:p>
    <w:p w:rsidR="00D72D8D" w:rsidRDefault="00D72D8D" w:rsidP="00D72D8D">
      <w:pPr>
        <w:pStyle w:val="Listeafsnit"/>
        <w:numPr>
          <w:ilvl w:val="0"/>
          <w:numId w:val="9"/>
        </w:numPr>
      </w:pPr>
      <w:r>
        <w:t>Kommunikation udarbejde</w:t>
      </w:r>
      <w:r w:rsidR="00F56783">
        <w:t>r invitat</w:t>
      </w:r>
      <w:r w:rsidR="00532460">
        <w:t>ion med input fra projektleder i Byg</w:t>
      </w:r>
      <w:r w:rsidR="00F56783">
        <w:t>.</w:t>
      </w:r>
      <w:r w:rsidR="00532460">
        <w:t xml:space="preserve"> Kommunikation og projektleder i </w:t>
      </w:r>
      <w:r w:rsidR="00F56783">
        <w:t>B</w:t>
      </w:r>
      <w:r w:rsidR="00532460">
        <w:t>yg</w:t>
      </w:r>
      <w:r>
        <w:t xml:space="preserve"> aftaler, hvilke aviser, der skal inviteres, evt. pressemed</w:t>
      </w:r>
      <w:r w:rsidR="006A31A8">
        <w:t>d</w:t>
      </w:r>
      <w:r>
        <w:t>elelse.</w:t>
      </w:r>
    </w:p>
    <w:p w:rsidR="00D72D8D" w:rsidRDefault="00D72D8D" w:rsidP="00D72D8D">
      <w:pPr>
        <w:pStyle w:val="Listeafsnit"/>
      </w:pPr>
    </w:p>
    <w:p w:rsidR="00D72D8D" w:rsidRDefault="00532460" w:rsidP="00D72D8D">
      <w:pPr>
        <w:pStyle w:val="Listeafsnit"/>
        <w:numPr>
          <w:ilvl w:val="0"/>
          <w:numId w:val="9"/>
        </w:numPr>
      </w:pPr>
      <w:r>
        <w:t xml:space="preserve">Projektleder i </w:t>
      </w:r>
      <w:r w:rsidR="00F56783">
        <w:t>B</w:t>
      </w:r>
      <w:r>
        <w:t>yg</w:t>
      </w:r>
      <w:r w:rsidR="00D72D8D">
        <w:t xml:space="preserve"> sender invitation ud til</w:t>
      </w:r>
      <w:r>
        <w:t>:</w:t>
      </w:r>
      <w:r w:rsidR="00D72D8D">
        <w:t xml:space="preserve"> </w:t>
      </w:r>
    </w:p>
    <w:p w:rsidR="00D72D8D" w:rsidRPr="00D72D8D" w:rsidRDefault="00D72D8D" w:rsidP="00D72D8D"/>
    <w:p w:rsidR="00D72D8D" w:rsidRDefault="00532460" w:rsidP="00D72D8D">
      <w:pPr>
        <w:pStyle w:val="Listeafsnit"/>
        <w:numPr>
          <w:ilvl w:val="1"/>
          <w:numId w:val="8"/>
        </w:numPr>
        <w:spacing w:line="240" w:lineRule="auto"/>
        <w:contextualSpacing w:val="0"/>
      </w:pPr>
      <w:r>
        <w:t>Fra boligforeningen:</w:t>
      </w:r>
    </w:p>
    <w:p w:rsidR="00D72D8D" w:rsidRDefault="00D72D8D" w:rsidP="00532460">
      <w:pPr>
        <w:pStyle w:val="Listeafsnit"/>
        <w:numPr>
          <w:ilvl w:val="2"/>
          <w:numId w:val="13"/>
        </w:numPr>
        <w:spacing w:line="240" w:lineRule="auto"/>
        <w:contextualSpacing w:val="0"/>
      </w:pPr>
      <w:r>
        <w:t>Ledergruppe</w:t>
      </w:r>
    </w:p>
    <w:p w:rsidR="00D72D8D" w:rsidRDefault="00D72D8D" w:rsidP="00532460">
      <w:pPr>
        <w:pStyle w:val="Listeafsnit"/>
        <w:numPr>
          <w:ilvl w:val="2"/>
          <w:numId w:val="13"/>
        </w:numPr>
        <w:spacing w:line="240" w:lineRule="auto"/>
        <w:contextualSpacing w:val="0"/>
      </w:pPr>
      <w:r>
        <w:t>Afdelingsbestyrelse (evt. naboafdelingsbestyrelser)</w:t>
      </w:r>
    </w:p>
    <w:p w:rsidR="00D72D8D" w:rsidRDefault="00D72D8D" w:rsidP="00532460">
      <w:pPr>
        <w:pStyle w:val="Listeafsnit"/>
        <w:numPr>
          <w:ilvl w:val="2"/>
          <w:numId w:val="13"/>
        </w:numPr>
        <w:spacing w:line="240" w:lineRule="auto"/>
        <w:contextualSpacing w:val="0"/>
      </w:pPr>
      <w:r>
        <w:t>Organisationsbestyrelse</w:t>
      </w:r>
    </w:p>
    <w:p w:rsidR="00D72D8D" w:rsidRDefault="00D72D8D" w:rsidP="00532460">
      <w:pPr>
        <w:pStyle w:val="Listeafsnit"/>
        <w:numPr>
          <w:ilvl w:val="2"/>
          <w:numId w:val="13"/>
        </w:numPr>
        <w:spacing w:line="240" w:lineRule="auto"/>
        <w:contextualSpacing w:val="0"/>
      </w:pPr>
      <w:r>
        <w:t>Byggeudvalg</w:t>
      </w:r>
    </w:p>
    <w:p w:rsidR="00D72D8D" w:rsidRDefault="00D72D8D" w:rsidP="00532460">
      <w:pPr>
        <w:pStyle w:val="Listeafsnit"/>
        <w:numPr>
          <w:ilvl w:val="2"/>
          <w:numId w:val="13"/>
        </w:numPr>
        <w:spacing w:line="240" w:lineRule="auto"/>
        <w:contextualSpacing w:val="0"/>
      </w:pPr>
      <w:r>
        <w:t>Projektgruppe (fra projektskemaet)</w:t>
      </w:r>
    </w:p>
    <w:p w:rsidR="00D72D8D" w:rsidRDefault="00D72D8D" w:rsidP="00532460">
      <w:pPr>
        <w:pStyle w:val="Listeafsnit"/>
        <w:numPr>
          <w:ilvl w:val="2"/>
          <w:numId w:val="13"/>
        </w:numPr>
        <w:spacing w:line="240" w:lineRule="auto"/>
        <w:contextualSpacing w:val="0"/>
      </w:pPr>
      <w:r>
        <w:t>Kommunikation</w:t>
      </w:r>
    </w:p>
    <w:p w:rsidR="00D72D8D" w:rsidRDefault="00D72D8D" w:rsidP="00D72D8D">
      <w:pPr>
        <w:pStyle w:val="Listeafsnit"/>
        <w:spacing w:line="240" w:lineRule="auto"/>
        <w:ind w:left="2160"/>
        <w:contextualSpacing w:val="0"/>
      </w:pPr>
    </w:p>
    <w:p w:rsidR="00D72D8D" w:rsidRDefault="00D72D8D" w:rsidP="00D72D8D">
      <w:pPr>
        <w:pStyle w:val="Listeafsnit"/>
        <w:numPr>
          <w:ilvl w:val="1"/>
          <w:numId w:val="8"/>
        </w:numPr>
        <w:spacing w:line="240" w:lineRule="auto"/>
        <w:contextualSpacing w:val="0"/>
      </w:pPr>
      <w:r>
        <w:t xml:space="preserve">Fra byggeri: </w:t>
      </w:r>
    </w:p>
    <w:p w:rsidR="00D72D8D" w:rsidRDefault="00D72D8D" w:rsidP="00532460">
      <w:pPr>
        <w:pStyle w:val="Listeafsnit"/>
        <w:numPr>
          <w:ilvl w:val="2"/>
          <w:numId w:val="12"/>
        </w:numPr>
        <w:spacing w:line="240" w:lineRule="auto"/>
        <w:contextualSpacing w:val="0"/>
      </w:pPr>
      <w:r>
        <w:t>Håndværkere</w:t>
      </w:r>
    </w:p>
    <w:p w:rsidR="00D72D8D" w:rsidRDefault="00D72D8D" w:rsidP="00532460">
      <w:pPr>
        <w:pStyle w:val="Listeafsnit"/>
        <w:numPr>
          <w:ilvl w:val="2"/>
          <w:numId w:val="12"/>
        </w:numPr>
        <w:spacing w:line="240" w:lineRule="auto"/>
        <w:contextualSpacing w:val="0"/>
      </w:pPr>
      <w:r>
        <w:t>Entreprenør</w:t>
      </w:r>
    </w:p>
    <w:p w:rsidR="00D72D8D" w:rsidRDefault="00D72D8D" w:rsidP="00532460">
      <w:pPr>
        <w:pStyle w:val="Listeafsnit"/>
        <w:numPr>
          <w:ilvl w:val="2"/>
          <w:numId w:val="12"/>
        </w:numPr>
        <w:spacing w:line="240" w:lineRule="auto"/>
        <w:contextualSpacing w:val="0"/>
      </w:pPr>
      <w:r>
        <w:t>Rådgivere</w:t>
      </w:r>
    </w:p>
    <w:p w:rsidR="00D72D8D" w:rsidRDefault="00D72D8D" w:rsidP="00532460">
      <w:pPr>
        <w:pStyle w:val="Listeafsnit"/>
        <w:numPr>
          <w:ilvl w:val="2"/>
          <w:numId w:val="12"/>
        </w:numPr>
        <w:spacing w:line="240" w:lineRule="auto"/>
        <w:contextualSpacing w:val="0"/>
      </w:pPr>
      <w:r>
        <w:t>Bygherrerådgiver</w:t>
      </w:r>
    </w:p>
    <w:p w:rsidR="00D72D8D" w:rsidRDefault="00D72D8D" w:rsidP="00D72D8D">
      <w:pPr>
        <w:pStyle w:val="Listeafsnit"/>
        <w:spacing w:line="240" w:lineRule="auto"/>
        <w:ind w:left="2160"/>
        <w:contextualSpacing w:val="0"/>
      </w:pPr>
    </w:p>
    <w:p w:rsidR="00D72D8D" w:rsidRDefault="00D72D8D" w:rsidP="00D72D8D">
      <w:pPr>
        <w:pStyle w:val="Listeafsnit"/>
        <w:numPr>
          <w:ilvl w:val="1"/>
          <w:numId w:val="8"/>
        </w:numPr>
        <w:spacing w:line="240" w:lineRule="auto"/>
        <w:contextualSpacing w:val="0"/>
      </w:pPr>
      <w:r>
        <w:t xml:space="preserve">Andre samarbejdspartnere: </w:t>
      </w:r>
    </w:p>
    <w:p w:rsidR="00D72D8D" w:rsidRDefault="00D72D8D" w:rsidP="00532460">
      <w:pPr>
        <w:pStyle w:val="Listeafsnit"/>
        <w:numPr>
          <w:ilvl w:val="2"/>
          <w:numId w:val="11"/>
        </w:numPr>
        <w:spacing w:line="240" w:lineRule="auto"/>
        <w:contextualSpacing w:val="0"/>
      </w:pPr>
      <w:r>
        <w:t>Kommune</w:t>
      </w:r>
    </w:p>
    <w:p w:rsidR="00D72D8D" w:rsidRDefault="00D72D8D" w:rsidP="00532460">
      <w:pPr>
        <w:pStyle w:val="Listeafsnit"/>
        <w:numPr>
          <w:ilvl w:val="2"/>
          <w:numId w:val="11"/>
        </w:numPr>
        <w:spacing w:line="240" w:lineRule="auto"/>
        <w:contextualSpacing w:val="0"/>
      </w:pPr>
      <w:r>
        <w:t>Finansiering</w:t>
      </w:r>
    </w:p>
    <w:p w:rsidR="00D72D8D" w:rsidRDefault="00D72D8D" w:rsidP="00532460">
      <w:pPr>
        <w:pStyle w:val="Listeafsnit"/>
        <w:numPr>
          <w:ilvl w:val="2"/>
          <w:numId w:val="11"/>
        </w:numPr>
        <w:spacing w:line="240" w:lineRule="auto"/>
        <w:contextualSpacing w:val="0"/>
      </w:pPr>
      <w:r>
        <w:t>Forsikring</w:t>
      </w:r>
    </w:p>
    <w:p w:rsidR="006A31A8" w:rsidRDefault="006A31A8" w:rsidP="006A31A8">
      <w:pPr>
        <w:pStyle w:val="Listeafsnit"/>
        <w:spacing w:line="240" w:lineRule="auto"/>
        <w:contextualSpacing w:val="0"/>
      </w:pPr>
    </w:p>
    <w:p w:rsidR="006A31A8" w:rsidRDefault="006A31A8" w:rsidP="006A31A8">
      <w:pPr>
        <w:pStyle w:val="Listeafsnit"/>
        <w:spacing w:line="240" w:lineRule="auto"/>
        <w:contextualSpacing w:val="0"/>
      </w:pPr>
      <w:r>
        <w:t>Kommunikation sender pressemeddelelse til aviser.</w:t>
      </w:r>
    </w:p>
    <w:p w:rsidR="006A31A8" w:rsidRDefault="006A31A8" w:rsidP="006A31A8">
      <w:pPr>
        <w:pStyle w:val="Listeafsnit"/>
        <w:spacing w:line="240" w:lineRule="auto"/>
        <w:contextualSpacing w:val="0"/>
      </w:pPr>
    </w:p>
    <w:p w:rsidR="006A31A8" w:rsidRDefault="00532460" w:rsidP="006A31A8">
      <w:pPr>
        <w:pStyle w:val="Listeafsnit"/>
        <w:numPr>
          <w:ilvl w:val="0"/>
          <w:numId w:val="9"/>
        </w:numPr>
        <w:spacing w:line="240" w:lineRule="auto"/>
        <w:contextualSpacing w:val="0"/>
      </w:pPr>
      <w:r>
        <w:t xml:space="preserve">Projektleder i </w:t>
      </w:r>
      <w:r w:rsidR="00F56783">
        <w:t>B</w:t>
      </w:r>
      <w:r>
        <w:t>yg</w:t>
      </w:r>
      <w:r w:rsidR="006A31A8">
        <w:t xml:space="preserve"> eller entreprenør bestiller forplejning</w:t>
      </w:r>
      <w:r w:rsidR="004E778C">
        <w:t>.</w:t>
      </w:r>
    </w:p>
    <w:p w:rsidR="004E778C" w:rsidRDefault="004E778C" w:rsidP="004E778C">
      <w:pPr>
        <w:pStyle w:val="Listeafsnit"/>
        <w:spacing w:line="240" w:lineRule="auto"/>
        <w:contextualSpacing w:val="0"/>
      </w:pPr>
    </w:p>
    <w:p w:rsidR="006A31A8" w:rsidRDefault="006A31A8" w:rsidP="006A31A8">
      <w:pPr>
        <w:pStyle w:val="Listeafsnit"/>
        <w:numPr>
          <w:ilvl w:val="0"/>
          <w:numId w:val="9"/>
        </w:numPr>
        <w:spacing w:line="240" w:lineRule="auto"/>
        <w:contextualSpacing w:val="0"/>
      </w:pPr>
      <w:r>
        <w:t>Husk at koordinere opstilling af banner, ”</w:t>
      </w:r>
      <w:proofErr w:type="spellStart"/>
      <w:r>
        <w:t>pull</w:t>
      </w:r>
      <w:proofErr w:type="spellEnd"/>
      <w:r>
        <w:t xml:space="preserve"> ups” eller lign. med kommunikation så </w:t>
      </w:r>
      <w:r w:rsidR="00532460">
        <w:t>boli</w:t>
      </w:r>
      <w:r w:rsidR="00532460">
        <w:t>g</w:t>
      </w:r>
      <w:r w:rsidR="00532460">
        <w:t>foreningens</w:t>
      </w:r>
      <w:r>
        <w:t xml:space="preserve"> logo er synligt til arrangementet. </w:t>
      </w:r>
    </w:p>
    <w:p w:rsidR="006A31A8" w:rsidRDefault="006A31A8" w:rsidP="006A31A8">
      <w:pPr>
        <w:pStyle w:val="Listeafsnit"/>
        <w:spacing w:line="240" w:lineRule="auto"/>
        <w:contextualSpacing w:val="0"/>
      </w:pPr>
    </w:p>
    <w:p w:rsidR="006A31A8" w:rsidRDefault="006A31A8" w:rsidP="006A31A8">
      <w:pPr>
        <w:pStyle w:val="Listeafsnit"/>
        <w:numPr>
          <w:ilvl w:val="0"/>
          <w:numId w:val="9"/>
        </w:numPr>
        <w:spacing w:line="240" w:lineRule="auto"/>
        <w:contextualSpacing w:val="0"/>
      </w:pPr>
      <w:r>
        <w:t>Kommunikation skriver tale til organisationsbestyrel</w:t>
      </w:r>
      <w:r w:rsidR="00F56783">
        <w:t>sesformanden med input fra projektl</w:t>
      </w:r>
      <w:r w:rsidR="00F56783">
        <w:t>e</w:t>
      </w:r>
      <w:r w:rsidR="00532460">
        <w:t xml:space="preserve">der i </w:t>
      </w:r>
      <w:r w:rsidR="00F56783">
        <w:t>B</w:t>
      </w:r>
      <w:r w:rsidR="00532460">
        <w:t>yg</w:t>
      </w:r>
      <w:r>
        <w:t>.</w:t>
      </w:r>
    </w:p>
    <w:p w:rsidR="006A31A8" w:rsidRDefault="006A31A8" w:rsidP="006A31A8">
      <w:pPr>
        <w:pStyle w:val="Listeafsnit"/>
      </w:pPr>
    </w:p>
    <w:p w:rsidR="006A31A8" w:rsidRDefault="00532460" w:rsidP="006A31A8">
      <w:pPr>
        <w:pStyle w:val="Listeafsnit"/>
        <w:spacing w:line="240" w:lineRule="auto"/>
        <w:contextualSpacing w:val="0"/>
      </w:pPr>
      <w:r>
        <w:lastRenderedPageBreak/>
        <w:t xml:space="preserve">Projektleder i </w:t>
      </w:r>
      <w:r w:rsidR="00F56783">
        <w:t>B</w:t>
      </w:r>
      <w:r>
        <w:t>yg</w:t>
      </w:r>
      <w:r w:rsidR="006A31A8">
        <w:t xml:space="preserve"> udarbejder taleliste</w:t>
      </w:r>
      <w:r w:rsidR="006A31A8" w:rsidRPr="006A31A8">
        <w:t xml:space="preserve"> </w:t>
      </w:r>
      <w:r w:rsidR="006A31A8">
        <w:t>(projektleder, afdelingsformand, borgmester, rådg</w:t>
      </w:r>
      <w:r w:rsidR="006A31A8">
        <w:t>i</w:t>
      </w:r>
      <w:r w:rsidR="0041517D">
        <w:t>vere, entreprenører mv</w:t>
      </w:r>
      <w:r>
        <w:t>.</w:t>
      </w:r>
      <w:r w:rsidR="006A31A8">
        <w:t>). Så vidt det er muligt</w:t>
      </w:r>
      <w:r>
        <w:t>,</w:t>
      </w:r>
      <w:r w:rsidR="006A31A8">
        <w:t xml:space="preserve"> vil Kommunikation gerne have talernes stikord bagefter, idet der skrives referat.</w:t>
      </w:r>
    </w:p>
    <w:p w:rsidR="006A31A8" w:rsidRDefault="006A31A8" w:rsidP="006A31A8">
      <w:pPr>
        <w:pStyle w:val="Listeafsnit"/>
        <w:spacing w:line="240" w:lineRule="auto"/>
        <w:contextualSpacing w:val="0"/>
      </w:pPr>
    </w:p>
    <w:p w:rsidR="006A31A8" w:rsidRDefault="00532460" w:rsidP="006A31A8">
      <w:pPr>
        <w:pStyle w:val="Listeafsnit"/>
        <w:numPr>
          <w:ilvl w:val="0"/>
          <w:numId w:val="9"/>
        </w:numPr>
        <w:spacing w:line="240" w:lineRule="auto"/>
        <w:contextualSpacing w:val="0"/>
      </w:pPr>
      <w:r>
        <w:t xml:space="preserve">Projektleder i </w:t>
      </w:r>
      <w:r w:rsidR="00F56783">
        <w:t>B</w:t>
      </w:r>
      <w:r>
        <w:t>yg</w:t>
      </w:r>
      <w:r w:rsidR="006A31A8">
        <w:t xml:space="preserve"> byder velkommen.</w:t>
      </w:r>
    </w:p>
    <w:p w:rsidR="006A31A8" w:rsidRDefault="006A31A8" w:rsidP="006A31A8">
      <w:pPr>
        <w:pStyle w:val="Listeafsnit"/>
        <w:spacing w:line="240" w:lineRule="auto"/>
        <w:contextualSpacing w:val="0"/>
      </w:pPr>
      <w:r>
        <w:t>Kommunikation s</w:t>
      </w:r>
      <w:r w:rsidR="00EC0FE8">
        <w:t>kriver artikel og mangfoldiggør</w:t>
      </w:r>
      <w:r>
        <w:t>.</w:t>
      </w:r>
    </w:p>
    <w:p w:rsidR="00914E5E" w:rsidRDefault="00914E5E" w:rsidP="00914E5E"/>
    <w:p w:rsidR="00F245F3" w:rsidRDefault="00F245F3" w:rsidP="00D66CAF"/>
    <w:sectPr w:rsidR="00F245F3" w:rsidSect="0005683D">
      <w:headerReference w:type="default" r:id="rId8"/>
      <w:footerReference w:type="default" r:id="rId9"/>
      <w:pgSz w:w="11906" w:h="16838"/>
      <w:pgMar w:top="1985" w:right="1134" w:bottom="1134" w:left="1191" w:header="709" w:footer="709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417" w:rsidRDefault="00F71417">
      <w:r>
        <w:separator/>
      </w:r>
    </w:p>
  </w:endnote>
  <w:endnote w:type="continuationSeparator" w:id="0">
    <w:p w:rsidR="00F71417" w:rsidRDefault="00F7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417" w:rsidRPr="00914E5E" w:rsidRDefault="00F71417" w:rsidP="00914E5E">
    <w:pPr>
      <w:pStyle w:val="Sidefod"/>
      <w:tabs>
        <w:tab w:val="left" w:pos="15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417" w:rsidRDefault="00F71417">
      <w:r>
        <w:separator/>
      </w:r>
    </w:p>
  </w:footnote>
  <w:footnote w:type="continuationSeparator" w:id="0">
    <w:p w:rsidR="00F71417" w:rsidRDefault="00F71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417" w:rsidRDefault="00F71417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98106FE" wp14:editId="25F6163E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6CC00570" wp14:editId="1D9D8D61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B05BA"/>
    <w:multiLevelType w:val="hybridMultilevel"/>
    <w:tmpl w:val="9D880B52"/>
    <w:lvl w:ilvl="0" w:tplc="6F8A7F5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0731B"/>
    <w:multiLevelType w:val="hybridMultilevel"/>
    <w:tmpl w:val="F4D42632"/>
    <w:lvl w:ilvl="0" w:tplc="6F8A7F5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15C7B"/>
    <w:multiLevelType w:val="hybridMultilevel"/>
    <w:tmpl w:val="E3942750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930"/>
    <w:multiLevelType w:val="hybridMultilevel"/>
    <w:tmpl w:val="F7424A00"/>
    <w:lvl w:ilvl="0" w:tplc="12FE20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B0492"/>
    <w:multiLevelType w:val="hybridMultilevel"/>
    <w:tmpl w:val="A0882D04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3707C0"/>
    <w:multiLevelType w:val="hybridMultilevel"/>
    <w:tmpl w:val="11B6DAE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C100A"/>
    <w:multiLevelType w:val="hybridMultilevel"/>
    <w:tmpl w:val="B7F2559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77C2F"/>
    <w:multiLevelType w:val="hybridMultilevel"/>
    <w:tmpl w:val="EE0E29B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5374E2"/>
    <w:multiLevelType w:val="hybridMultilevel"/>
    <w:tmpl w:val="9086EA06"/>
    <w:lvl w:ilvl="0" w:tplc="6F8A7F5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5D6CC9"/>
    <w:multiLevelType w:val="hybridMultilevel"/>
    <w:tmpl w:val="5D3C46D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F50033"/>
    <w:multiLevelType w:val="hybridMultilevel"/>
    <w:tmpl w:val="9C82CBB8"/>
    <w:lvl w:ilvl="0" w:tplc="6F8A7F5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91954"/>
    <w:multiLevelType w:val="hybridMultilevel"/>
    <w:tmpl w:val="5AD62A24"/>
    <w:lvl w:ilvl="0" w:tplc="8AFE9F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362074"/>
    <w:multiLevelType w:val="hybridMultilevel"/>
    <w:tmpl w:val="60BC8E3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2"/>
  </w:num>
  <w:num w:numId="5">
    <w:abstractNumId w:val="7"/>
  </w:num>
  <w:num w:numId="6">
    <w:abstractNumId w:val="11"/>
  </w:num>
  <w:num w:numId="7">
    <w:abstractNumId w:val="3"/>
  </w:num>
  <w:num w:numId="8">
    <w:abstractNumId w:val="1"/>
  </w:num>
  <w:num w:numId="9">
    <w:abstractNumId w:val="6"/>
  </w:num>
  <w:num w:numId="10">
    <w:abstractNumId w:val="5"/>
  </w:num>
  <w:num w:numId="11">
    <w:abstractNumId w:val="0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B38"/>
    <w:rsid w:val="0005683D"/>
    <w:rsid w:val="000C518A"/>
    <w:rsid w:val="000E79AB"/>
    <w:rsid w:val="00102391"/>
    <w:rsid w:val="0013560E"/>
    <w:rsid w:val="001F29BC"/>
    <w:rsid w:val="00242A3C"/>
    <w:rsid w:val="002F4736"/>
    <w:rsid w:val="00313E9C"/>
    <w:rsid w:val="00342331"/>
    <w:rsid w:val="00344AA7"/>
    <w:rsid w:val="00360085"/>
    <w:rsid w:val="003A0880"/>
    <w:rsid w:val="003C2776"/>
    <w:rsid w:val="003D3F9D"/>
    <w:rsid w:val="0041517D"/>
    <w:rsid w:val="004606E7"/>
    <w:rsid w:val="00481BE7"/>
    <w:rsid w:val="004A410E"/>
    <w:rsid w:val="004D0FB7"/>
    <w:rsid w:val="004E778C"/>
    <w:rsid w:val="004F455C"/>
    <w:rsid w:val="00521B38"/>
    <w:rsid w:val="00532460"/>
    <w:rsid w:val="005F532B"/>
    <w:rsid w:val="00620114"/>
    <w:rsid w:val="00667939"/>
    <w:rsid w:val="00682FF1"/>
    <w:rsid w:val="006A31A8"/>
    <w:rsid w:val="006A4926"/>
    <w:rsid w:val="006D7288"/>
    <w:rsid w:val="00710F19"/>
    <w:rsid w:val="00734E9F"/>
    <w:rsid w:val="00744A03"/>
    <w:rsid w:val="007A7F06"/>
    <w:rsid w:val="007C380F"/>
    <w:rsid w:val="007D6871"/>
    <w:rsid w:val="008618B7"/>
    <w:rsid w:val="00914E5E"/>
    <w:rsid w:val="0094627F"/>
    <w:rsid w:val="009625D1"/>
    <w:rsid w:val="009E5877"/>
    <w:rsid w:val="009F430F"/>
    <w:rsid w:val="009F79F0"/>
    <w:rsid w:val="00A34B5C"/>
    <w:rsid w:val="00A53CE6"/>
    <w:rsid w:val="00AA2B18"/>
    <w:rsid w:val="00B6070D"/>
    <w:rsid w:val="00B879D7"/>
    <w:rsid w:val="00C2609B"/>
    <w:rsid w:val="00C3252D"/>
    <w:rsid w:val="00C4348C"/>
    <w:rsid w:val="00C4714D"/>
    <w:rsid w:val="00C92C88"/>
    <w:rsid w:val="00CC063E"/>
    <w:rsid w:val="00CE5825"/>
    <w:rsid w:val="00D43079"/>
    <w:rsid w:val="00D46D13"/>
    <w:rsid w:val="00D65A46"/>
    <w:rsid w:val="00D66CAF"/>
    <w:rsid w:val="00D72D8D"/>
    <w:rsid w:val="00D9201F"/>
    <w:rsid w:val="00D93CCB"/>
    <w:rsid w:val="00DD00AC"/>
    <w:rsid w:val="00E17BAA"/>
    <w:rsid w:val="00E77DDA"/>
    <w:rsid w:val="00E8005B"/>
    <w:rsid w:val="00EC0FE8"/>
    <w:rsid w:val="00EC4C81"/>
    <w:rsid w:val="00EC58B1"/>
    <w:rsid w:val="00F245F3"/>
    <w:rsid w:val="00F440B2"/>
    <w:rsid w:val="00F56783"/>
    <w:rsid w:val="00F71417"/>
    <w:rsid w:val="00F86094"/>
    <w:rsid w:val="00FB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autoRedefine/>
    <w:qFormat/>
    <w:rsid w:val="00620114"/>
    <w:pPr>
      <w:keepNext/>
      <w:outlineLvl w:val="0"/>
    </w:pPr>
    <w:rPr>
      <w:rFonts w:cs="Arial"/>
      <w:b/>
      <w:bCs/>
      <w:sz w:val="32"/>
      <w:szCs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D66CAF"/>
    <w:rPr>
      <w:rFonts w:ascii="Arial" w:hAnsi="Arial"/>
      <w:sz w:val="22"/>
    </w:rPr>
  </w:style>
  <w:style w:type="table" w:styleId="Tabel-Gitter">
    <w:name w:val="Table Grid"/>
    <w:basedOn w:val="Tabel-Normal"/>
    <w:rsid w:val="00521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6A4926"/>
    <w:rPr>
      <w:color w:val="0000FF"/>
      <w:u w:val="single"/>
    </w:rPr>
  </w:style>
  <w:style w:type="paragraph" w:styleId="Listeafsnit">
    <w:name w:val="List Paragraph"/>
    <w:basedOn w:val="Normal"/>
    <w:uiPriority w:val="34"/>
    <w:qFormat/>
    <w:rsid w:val="00DD00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autoRedefine/>
    <w:qFormat/>
    <w:rsid w:val="00620114"/>
    <w:pPr>
      <w:keepNext/>
      <w:outlineLvl w:val="0"/>
    </w:pPr>
    <w:rPr>
      <w:rFonts w:cs="Arial"/>
      <w:b/>
      <w:bCs/>
      <w:sz w:val="32"/>
      <w:szCs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D66CAF"/>
    <w:rPr>
      <w:rFonts w:ascii="Arial" w:hAnsi="Arial"/>
      <w:sz w:val="22"/>
    </w:rPr>
  </w:style>
  <w:style w:type="table" w:styleId="Tabel-Gitter">
    <w:name w:val="Table Grid"/>
    <w:basedOn w:val="Tabel-Normal"/>
    <w:rsid w:val="00521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6A4926"/>
    <w:rPr>
      <w:color w:val="0000FF"/>
      <w:u w:val="single"/>
    </w:rPr>
  </w:style>
  <w:style w:type="paragraph" w:styleId="Listeafsnit">
    <w:name w:val="List Paragraph"/>
    <w:basedOn w:val="Normal"/>
    <w:uiPriority w:val="34"/>
    <w:qFormat/>
    <w:rsid w:val="00DD0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3B\Administration\Administrative%20v&#230;rkt&#248;jer\Skabeloner\notat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notat</Template>
  <TotalTime>67</TotalTime>
  <Pages>2</Pages>
  <Words>198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Ionee Skovgaard</dc:creator>
  <cp:lastModifiedBy>Nanna Voss</cp:lastModifiedBy>
  <cp:revision>6</cp:revision>
  <cp:lastPrinted>2012-09-24T14:09:00Z</cp:lastPrinted>
  <dcterms:created xsi:type="dcterms:W3CDTF">2015-10-06T13:53:00Z</dcterms:created>
  <dcterms:modified xsi:type="dcterms:W3CDTF">2015-10-12T08:07:00Z</dcterms:modified>
</cp:coreProperties>
</file>